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D6B" w:rsidRPr="004F607B" w:rsidRDefault="00EA0D6B" w:rsidP="000014F7">
      <w:pPr>
        <w:tabs>
          <w:tab w:val="left" w:pos="1980"/>
        </w:tabs>
        <w:jc w:val="center"/>
        <w:rPr>
          <w:b/>
        </w:rPr>
      </w:pPr>
      <w:r>
        <w:rPr>
          <w:b/>
        </w:rPr>
        <w:t>2013–2014</w:t>
      </w:r>
      <w:r w:rsidRPr="004F607B">
        <w:rPr>
          <w:b/>
        </w:rPr>
        <w:t xml:space="preserve"> EĞİTİM ÖĞRETİM YILI </w:t>
      </w:r>
      <w:r>
        <w:rPr>
          <w:b/>
        </w:rPr>
        <w:t>4</w:t>
      </w:r>
      <w:r w:rsidRPr="004F607B">
        <w:rPr>
          <w:b/>
        </w:rPr>
        <w:t xml:space="preserve">. SINIF </w:t>
      </w:r>
      <w:r>
        <w:rPr>
          <w:b/>
        </w:rPr>
        <w:t>BİRİN</w:t>
      </w:r>
      <w:r w:rsidRPr="004F607B">
        <w:rPr>
          <w:b/>
        </w:rPr>
        <w:t xml:space="preserve">Cİ DÖNEM </w:t>
      </w:r>
      <w:r>
        <w:rPr>
          <w:b/>
        </w:rPr>
        <w:t>3</w:t>
      </w:r>
      <w:r w:rsidRPr="004F607B">
        <w:rPr>
          <w:b/>
        </w:rPr>
        <w:t>. DEĞERLENDİRME SINAVI</w:t>
      </w:r>
    </w:p>
    <w:p w:rsidR="00EA0D6B" w:rsidRPr="004F607B" w:rsidRDefault="00EA0D6B" w:rsidP="000014F7">
      <w:pPr>
        <w:tabs>
          <w:tab w:val="left" w:pos="1440"/>
          <w:tab w:val="left" w:pos="9000"/>
        </w:tabs>
        <w:jc w:val="both"/>
        <w:rPr>
          <w:sz w:val="10"/>
          <w:szCs w:val="10"/>
        </w:rPr>
      </w:pPr>
    </w:p>
    <w:p w:rsidR="00EA0D6B" w:rsidRPr="004F607B" w:rsidRDefault="00EA0D6B" w:rsidP="00E10EBA">
      <w:pPr>
        <w:tabs>
          <w:tab w:val="left" w:pos="1440"/>
          <w:tab w:val="left" w:pos="8931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OKULU</w:t>
      </w:r>
      <w:r w:rsidRPr="004F607B">
        <w:rPr>
          <w:sz w:val="22"/>
          <w:szCs w:val="22"/>
        </w:rPr>
        <w:tab/>
        <w:t>:</w:t>
      </w:r>
      <w:r>
        <w:rPr>
          <w:sz w:val="22"/>
          <w:szCs w:val="22"/>
        </w:rPr>
        <w:t xml:space="preserve"> Gülizar Eren İlkokulu</w:t>
      </w:r>
      <w:r>
        <w:rPr>
          <w:sz w:val="22"/>
          <w:szCs w:val="22"/>
        </w:rPr>
        <w:tab/>
        <w:t>08 / 01</w:t>
      </w:r>
      <w:r w:rsidRPr="004F607B">
        <w:rPr>
          <w:sz w:val="22"/>
          <w:szCs w:val="22"/>
        </w:rPr>
        <w:t xml:space="preserve"> / </w:t>
      </w:r>
      <w:r>
        <w:rPr>
          <w:sz w:val="22"/>
          <w:szCs w:val="22"/>
        </w:rPr>
        <w:t>2014</w:t>
      </w:r>
    </w:p>
    <w:p w:rsidR="00EA0D6B" w:rsidRPr="00C67AC8" w:rsidRDefault="00EA0D6B" w:rsidP="00C67AC8">
      <w:pPr>
        <w:tabs>
          <w:tab w:val="left" w:pos="1440"/>
          <w:tab w:val="left" w:pos="9214"/>
        </w:tabs>
        <w:jc w:val="both"/>
        <w:rPr>
          <w:rFonts w:ascii="Freestyle Script" w:hAnsi="Freestyle Script"/>
          <w:sz w:val="18"/>
          <w:szCs w:val="18"/>
        </w:rPr>
      </w:pPr>
      <w:r w:rsidRPr="004F607B">
        <w:rPr>
          <w:sz w:val="22"/>
          <w:szCs w:val="22"/>
        </w:rPr>
        <w:t>ADI SOYADI</w:t>
      </w:r>
      <w:r w:rsidRPr="004F607B">
        <w:rPr>
          <w:sz w:val="22"/>
          <w:szCs w:val="22"/>
        </w:rPr>
        <w:tab/>
        <w:t>:……………………………………</w:t>
      </w:r>
      <w:r>
        <w:rPr>
          <w:sz w:val="22"/>
          <w:szCs w:val="22"/>
        </w:rPr>
        <w:tab/>
      </w:r>
      <w:r>
        <w:rPr>
          <w:rFonts w:ascii="Freestyle Script" w:hAnsi="Freestyle Script"/>
          <w:sz w:val="20"/>
          <w:szCs w:val="20"/>
        </w:rPr>
        <w:t>Büyük Yurt</w:t>
      </w:r>
    </w:p>
    <w:p w:rsidR="00EA0D6B" w:rsidRPr="004F607B" w:rsidRDefault="00EA0D6B" w:rsidP="000014F7">
      <w:pPr>
        <w:tabs>
          <w:tab w:val="left" w:pos="1440"/>
          <w:tab w:val="left" w:pos="2520"/>
          <w:tab w:val="left" w:pos="8820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SINIF</w:t>
      </w:r>
      <w:r w:rsidRPr="004F607B"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>4</w:t>
      </w:r>
      <w:r w:rsidRPr="004F607B">
        <w:rPr>
          <w:sz w:val="22"/>
          <w:szCs w:val="22"/>
        </w:rPr>
        <w:t xml:space="preserve"> /…          NO: ………    </w:t>
      </w:r>
      <w:r w:rsidRPr="004F607B">
        <w:rPr>
          <w:sz w:val="22"/>
          <w:szCs w:val="22"/>
        </w:rPr>
        <w:tab/>
        <w:t>Sınıf Öğretmeni</w:t>
      </w:r>
    </w:p>
    <w:p w:rsidR="00EA0D6B" w:rsidRPr="004F607B" w:rsidRDefault="00EA0D6B" w:rsidP="000014F7">
      <w:pPr>
        <w:pBdr>
          <w:bottom w:val="single" w:sz="24" w:space="1" w:color="auto"/>
        </w:pBdr>
        <w:tabs>
          <w:tab w:val="left" w:pos="1440"/>
          <w:tab w:val="left" w:pos="8820"/>
        </w:tabs>
        <w:rPr>
          <w:sz w:val="22"/>
          <w:szCs w:val="22"/>
        </w:rPr>
      </w:pPr>
      <w:r w:rsidRPr="004F607B">
        <w:rPr>
          <w:sz w:val="22"/>
          <w:szCs w:val="22"/>
        </w:rPr>
        <w:t>DERS</w:t>
      </w:r>
      <w:r w:rsidRPr="004F607B"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>SOSYAL BİLGİLER</w:t>
      </w:r>
      <w:r w:rsidRPr="004F607B">
        <w:rPr>
          <w:sz w:val="22"/>
          <w:szCs w:val="22"/>
        </w:rPr>
        <w:t xml:space="preserve"> (</w:t>
      </w:r>
      <w:r>
        <w:rPr>
          <w:sz w:val="22"/>
          <w:szCs w:val="22"/>
        </w:rPr>
        <w:t>3</w:t>
      </w:r>
      <w:r w:rsidRPr="004F607B">
        <w:rPr>
          <w:sz w:val="22"/>
          <w:szCs w:val="22"/>
        </w:rPr>
        <w:t xml:space="preserve">)   Not: </w:t>
      </w:r>
      <w:r>
        <w:rPr>
          <w:sz w:val="22"/>
          <w:szCs w:val="22"/>
        </w:rPr>
        <w:t>Puanlar, soru bölümlerinin yanında yazılıdır.</w:t>
      </w:r>
      <w:r w:rsidRPr="004F607B">
        <w:rPr>
          <w:sz w:val="22"/>
          <w:szCs w:val="22"/>
        </w:rPr>
        <w:tab/>
        <w:t xml:space="preserve">  BAŞARILAR</w:t>
      </w:r>
    </w:p>
    <w:p w:rsidR="00EA0D6B" w:rsidRDefault="00EA0D6B" w:rsidP="000014F7">
      <w:pPr>
        <w:sectPr w:rsidR="00EA0D6B" w:rsidSect="000014F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A0D6B" w:rsidRDefault="00EA0D6B" w:rsidP="00F87E37">
      <w:pPr>
        <w:autoSpaceDE w:val="0"/>
        <w:autoSpaceDN w:val="0"/>
        <w:adjustRightInd w:val="0"/>
        <w:rPr>
          <w:rFonts w:eastAsia="HelveticaTrk-Bold"/>
          <w:lang w:eastAsia="en-US"/>
        </w:rPr>
      </w:pPr>
      <w:r>
        <w:rPr>
          <w:b/>
        </w:rPr>
        <w:t>A</w:t>
      </w:r>
      <w:r w:rsidRPr="009A3E6C">
        <w:rPr>
          <w:b/>
        </w:rPr>
        <w:t>.</w:t>
      </w:r>
      <w:r>
        <w:t xml:space="preserve"> </w:t>
      </w:r>
      <w:r>
        <w:rPr>
          <w:rFonts w:ascii="HelveticaTrk-Bold" w:eastAsia="HelveticaTrk-Bold" w:cs="HelveticaTrk-Bold"/>
          <w:b/>
          <w:bCs/>
          <w:color w:val="FFFFFF"/>
          <w:lang w:eastAsia="en-US"/>
        </w:rPr>
        <w:t>A</w:t>
      </w:r>
      <w:r w:rsidRPr="005D2B69">
        <w:rPr>
          <w:rFonts w:eastAsia="HelveticaTrk-Bold"/>
          <w:b/>
          <w:bCs/>
          <w:color w:val="FFFFFF"/>
          <w:lang w:eastAsia="en-US"/>
        </w:rPr>
        <w:t xml:space="preserve">. </w:t>
      </w:r>
      <w:r w:rsidRPr="005D2B69">
        <w:rPr>
          <w:rFonts w:eastAsia="HelveticaTrk-Bold"/>
          <w:lang w:eastAsia="en-US"/>
        </w:rPr>
        <w:t>Aşağıdaki cümlelerde boş</w:t>
      </w:r>
      <w:r>
        <w:rPr>
          <w:rFonts w:eastAsia="HelveticaTrk-Bold"/>
          <w:lang w:eastAsia="en-US"/>
        </w:rPr>
        <w:t xml:space="preserve"> </w:t>
      </w:r>
      <w:r w:rsidRPr="005D2B69">
        <w:rPr>
          <w:rFonts w:eastAsia="HelveticaTrk-Bold"/>
          <w:lang w:eastAsia="en-US"/>
        </w:rPr>
        <w:t>bırakılan yerlere</w:t>
      </w:r>
      <w:r>
        <w:rPr>
          <w:rFonts w:eastAsia="HelveticaTrk-Bold"/>
          <w:lang w:eastAsia="en-US"/>
        </w:rPr>
        <w:t xml:space="preserve"> </w:t>
      </w:r>
      <w:r w:rsidRPr="005D2B69">
        <w:rPr>
          <w:rFonts w:eastAsia="HelveticaTrk-Bold"/>
          <w:lang w:eastAsia="en-US"/>
        </w:rPr>
        <w:t>kutucuklarda verilmiş sözcüklerden</w:t>
      </w:r>
      <w:r>
        <w:rPr>
          <w:rFonts w:eastAsia="HelveticaTrk-Bold"/>
          <w:lang w:eastAsia="en-US"/>
        </w:rPr>
        <w:t xml:space="preserve"> uygun olanları ya</w:t>
      </w:r>
      <w:r w:rsidRPr="005D2B69">
        <w:rPr>
          <w:rFonts w:eastAsia="HelveticaTrk-Bold"/>
          <w:lang w:eastAsia="en-US"/>
        </w:rPr>
        <w:t>zınız.</w:t>
      </w:r>
    </w:p>
    <w:p w:rsidR="00EA0D6B" w:rsidRPr="004633AB" w:rsidRDefault="00EA0D6B" w:rsidP="00F87E37">
      <w:pPr>
        <w:autoSpaceDE w:val="0"/>
        <w:autoSpaceDN w:val="0"/>
        <w:adjustRightInd w:val="0"/>
        <w:spacing w:after="240"/>
        <w:ind w:firstLine="567"/>
        <w:rPr>
          <w:b/>
        </w:rPr>
      </w:pPr>
      <w:r w:rsidRPr="004633AB">
        <w:rPr>
          <w:b/>
        </w:rPr>
        <w:t>(Not: Her soru:</w:t>
      </w:r>
      <w:r>
        <w:rPr>
          <w:b/>
        </w:rPr>
        <w:t xml:space="preserve"> </w:t>
      </w:r>
      <w:r w:rsidRPr="004633AB">
        <w:rPr>
          <w:b/>
        </w:rPr>
        <w:t>4 puan. (</w:t>
      </w:r>
      <w:r>
        <w:rPr>
          <w:b/>
        </w:rPr>
        <w:t xml:space="preserve"> </w:t>
      </w:r>
      <w:r w:rsidRPr="004633AB">
        <w:rPr>
          <w:b/>
        </w:rPr>
        <w:t>4</w:t>
      </w:r>
      <w:r>
        <w:rPr>
          <w:b/>
        </w:rPr>
        <w:t xml:space="preserve"> </w:t>
      </w:r>
      <w:r w:rsidRPr="004633AB">
        <w:rPr>
          <w:b/>
        </w:rPr>
        <w:t>x</w:t>
      </w:r>
      <w:r>
        <w:rPr>
          <w:b/>
        </w:rPr>
        <w:t xml:space="preserve"> </w:t>
      </w:r>
      <w:r w:rsidRPr="004633AB">
        <w:rPr>
          <w:b/>
        </w:rPr>
        <w:t>6</w:t>
      </w:r>
      <w:r>
        <w:rPr>
          <w:b/>
        </w:rPr>
        <w:t xml:space="preserve"> </w:t>
      </w:r>
      <w:r w:rsidRPr="004633AB">
        <w:rPr>
          <w:b/>
        </w:rPr>
        <w:t>=</w:t>
      </w:r>
      <w:r>
        <w:rPr>
          <w:b/>
        </w:rPr>
        <w:t xml:space="preserve"> </w:t>
      </w:r>
      <w:r w:rsidRPr="004633AB">
        <w:rPr>
          <w:b/>
        </w:rPr>
        <w:t>24</w:t>
      </w:r>
      <w:r>
        <w:rPr>
          <w:b/>
        </w:rPr>
        <w:t xml:space="preserve"> </w:t>
      </w:r>
      <w:r w:rsidRPr="004633AB">
        <w:rPr>
          <w:b/>
        </w:rPr>
        <w:t>)</w:t>
      </w:r>
      <w:bookmarkStart w:id="0" w:name="_GoBack"/>
      <w:bookmarkEnd w:id="0"/>
    </w:p>
    <w:p w:rsidR="00EA0D6B" w:rsidRDefault="00EA0D6B" w:rsidP="005D2B69">
      <w:pPr>
        <w:jc w:val="both"/>
      </w:pPr>
      <w:r w:rsidRPr="00CB3D7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46pt;height:229.5pt;visibility:visible">
            <v:imagedata r:id="rId4" o:title="" blacklevel="-3277f"/>
          </v:shape>
        </w:pict>
      </w:r>
    </w:p>
    <w:p w:rsidR="00EA0D6B" w:rsidRPr="005D2B69" w:rsidRDefault="00EA0D6B" w:rsidP="00F87E37">
      <w:pPr>
        <w:autoSpaceDE w:val="0"/>
        <w:autoSpaceDN w:val="0"/>
        <w:adjustRightInd w:val="0"/>
        <w:spacing w:before="240" w:after="240"/>
      </w:pPr>
      <w:r>
        <w:rPr>
          <w:b/>
        </w:rPr>
        <w:t>B</w:t>
      </w:r>
      <w:r w:rsidRPr="00A217C7">
        <w:rPr>
          <w:b/>
        </w:rPr>
        <w:t xml:space="preserve">. </w:t>
      </w:r>
      <w:r w:rsidRPr="00A217C7">
        <w:t>Aşağıdaki cümlelerden doğru olanların başına D, yanlış olanların başına Y yazınız.</w:t>
      </w:r>
      <w:r w:rsidRPr="00F87E37">
        <w:t xml:space="preserve"> </w:t>
      </w:r>
      <w:r>
        <w:t>(Not: Her soru:</w:t>
      </w:r>
    </w:p>
    <w:p w:rsidR="00EA0D6B" w:rsidRPr="00A217C7" w:rsidRDefault="00EA0D6B" w:rsidP="005D2B69">
      <w:pPr>
        <w:jc w:val="both"/>
        <w:rPr>
          <w:b/>
        </w:rPr>
      </w:pPr>
      <w:r w:rsidRPr="00147588">
        <w:rPr>
          <w:b/>
          <w:noProof/>
        </w:rPr>
        <w:pict>
          <v:shape id="Resim 2" o:spid="_x0000_i1026" type="#_x0000_t75" style="width:540pt;height:166.5pt;visibility:visible">
            <v:imagedata r:id="rId5" o:title="" croptop="8445f" gain="109227f" blacklevel="-6554f"/>
          </v:shape>
        </w:pict>
      </w:r>
    </w:p>
    <w:p w:rsidR="00EA0D6B" w:rsidRPr="005D2B69" w:rsidRDefault="00EA0D6B" w:rsidP="00F87E37">
      <w:pPr>
        <w:autoSpaceDE w:val="0"/>
        <w:autoSpaceDN w:val="0"/>
        <w:adjustRightInd w:val="0"/>
        <w:spacing w:before="240" w:after="240"/>
        <w:jc w:val="both"/>
      </w:pPr>
      <w:r>
        <w:rPr>
          <w:b/>
        </w:rPr>
        <w:t xml:space="preserve">C. </w:t>
      </w:r>
      <w:r w:rsidRPr="00F87E37">
        <w:t xml:space="preserve">Aşağıda ünite içinde geçen bazı kelime kavramlar verilmiştir. Bu kelime ve kavramları birbirleriyle ilişkilendirerek ok işaretiyle eşleştiriniz. </w:t>
      </w:r>
      <w:r w:rsidRPr="004633AB">
        <w:rPr>
          <w:b/>
        </w:rPr>
        <w:t>(Not: Her soru:</w:t>
      </w:r>
      <w:r>
        <w:rPr>
          <w:b/>
        </w:rPr>
        <w:t xml:space="preserve"> </w:t>
      </w:r>
      <w:r w:rsidRPr="004633AB">
        <w:rPr>
          <w:b/>
        </w:rPr>
        <w:t>4 puan. (</w:t>
      </w:r>
      <w:r>
        <w:rPr>
          <w:b/>
        </w:rPr>
        <w:t xml:space="preserve"> </w:t>
      </w:r>
      <w:r w:rsidRPr="004633AB">
        <w:rPr>
          <w:b/>
        </w:rPr>
        <w:t>4</w:t>
      </w:r>
      <w:r>
        <w:rPr>
          <w:b/>
        </w:rPr>
        <w:t xml:space="preserve"> </w:t>
      </w:r>
      <w:r w:rsidRPr="004633AB">
        <w:rPr>
          <w:b/>
        </w:rPr>
        <w:t>x</w:t>
      </w:r>
      <w:r>
        <w:rPr>
          <w:b/>
        </w:rPr>
        <w:t xml:space="preserve"> </w:t>
      </w:r>
      <w:r w:rsidRPr="004633AB">
        <w:rPr>
          <w:b/>
        </w:rPr>
        <w:t>6</w:t>
      </w:r>
      <w:r>
        <w:rPr>
          <w:b/>
        </w:rPr>
        <w:t xml:space="preserve"> </w:t>
      </w:r>
      <w:r w:rsidRPr="004633AB">
        <w:rPr>
          <w:b/>
        </w:rPr>
        <w:t>=</w:t>
      </w:r>
      <w:r>
        <w:rPr>
          <w:b/>
        </w:rPr>
        <w:t xml:space="preserve"> </w:t>
      </w:r>
      <w:r w:rsidRPr="004633AB">
        <w:rPr>
          <w:b/>
        </w:rPr>
        <w:t>24</w:t>
      </w:r>
      <w:r>
        <w:rPr>
          <w:b/>
        </w:rPr>
        <w:t xml:space="preserve"> </w:t>
      </w:r>
      <w:r w:rsidRPr="004633AB">
        <w:rPr>
          <w:b/>
        </w:rPr>
        <w:t>)</w:t>
      </w:r>
    </w:p>
    <w:p w:rsidR="00EA0D6B" w:rsidRPr="00A217C7" w:rsidRDefault="00EA0D6B" w:rsidP="00F87E37">
      <w:pPr>
        <w:jc w:val="center"/>
        <w:rPr>
          <w:b/>
        </w:rPr>
      </w:pPr>
      <w:r w:rsidRPr="00147588">
        <w:rPr>
          <w:b/>
          <w:noProof/>
        </w:rPr>
        <w:pict>
          <v:shape id="Resim 3" o:spid="_x0000_i1027" type="#_x0000_t75" style="width:6in;height:158.25pt;visibility:visible">
            <v:imagedata r:id="rId6" o:title="" croptop="11070f" cropleft="740f" cropright="1579f" gain="109227f" blacklevel="-6554f"/>
          </v:shape>
        </w:pict>
      </w:r>
    </w:p>
    <w:p w:rsidR="00EA0D6B" w:rsidRDefault="00EA0D6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A0D6B" w:rsidRPr="00D64E1C" w:rsidRDefault="00EA0D6B" w:rsidP="00E0077E">
      <w:pPr>
        <w:jc w:val="both"/>
      </w:pPr>
      <w:r>
        <w:rPr>
          <w:b/>
        </w:rPr>
        <w:t xml:space="preserve">D. </w:t>
      </w:r>
      <w:r w:rsidRPr="00D64E1C">
        <w:t xml:space="preserve">Aşağıdaki sorulardan her biri için dört cevap verilmiştir. Cevaplardan sadece biri doğrudur. Doğru cevabı bularak işaretleyiniz. </w:t>
      </w:r>
      <w:r w:rsidRPr="004633AB">
        <w:rPr>
          <w:b/>
        </w:rPr>
        <w:t>(Not: Her soru:</w:t>
      </w:r>
      <w:r>
        <w:rPr>
          <w:b/>
        </w:rPr>
        <w:t xml:space="preserve"> 5</w:t>
      </w:r>
      <w:r w:rsidRPr="004633AB">
        <w:rPr>
          <w:b/>
        </w:rPr>
        <w:t xml:space="preserve"> puan. (</w:t>
      </w:r>
      <w:r>
        <w:rPr>
          <w:b/>
        </w:rPr>
        <w:t xml:space="preserve"> </w:t>
      </w:r>
      <w:r w:rsidRPr="004633AB">
        <w:rPr>
          <w:b/>
        </w:rPr>
        <w:t>4</w:t>
      </w:r>
      <w:r>
        <w:rPr>
          <w:b/>
        </w:rPr>
        <w:t xml:space="preserve"> </w:t>
      </w:r>
      <w:r w:rsidRPr="004633AB">
        <w:rPr>
          <w:b/>
        </w:rPr>
        <w:t>x</w:t>
      </w:r>
      <w:r>
        <w:rPr>
          <w:b/>
        </w:rPr>
        <w:t xml:space="preserve"> </w:t>
      </w:r>
      <w:r w:rsidRPr="004633AB">
        <w:rPr>
          <w:b/>
        </w:rPr>
        <w:t>6</w:t>
      </w:r>
      <w:r>
        <w:rPr>
          <w:b/>
        </w:rPr>
        <w:t xml:space="preserve"> </w:t>
      </w:r>
      <w:r w:rsidRPr="004633AB">
        <w:rPr>
          <w:b/>
        </w:rPr>
        <w:t>=</w:t>
      </w:r>
      <w:r>
        <w:rPr>
          <w:b/>
        </w:rPr>
        <w:t xml:space="preserve"> </w:t>
      </w:r>
      <w:r w:rsidRPr="004633AB">
        <w:rPr>
          <w:b/>
        </w:rPr>
        <w:t>24</w:t>
      </w:r>
      <w:r>
        <w:rPr>
          <w:b/>
        </w:rPr>
        <w:t xml:space="preserve"> </w:t>
      </w:r>
      <w:r w:rsidRPr="004633AB">
        <w:rPr>
          <w:b/>
        </w:rPr>
        <w:t>)</w:t>
      </w:r>
    </w:p>
    <w:p w:rsidR="00EA0D6B" w:rsidRDefault="00EA0D6B" w:rsidP="00D64E1C">
      <w:pPr>
        <w:jc w:val="center"/>
        <w:rPr>
          <w:b/>
        </w:rPr>
      </w:pPr>
      <w:r w:rsidRPr="00147588">
        <w:rPr>
          <w:b/>
          <w:noProof/>
        </w:rPr>
        <w:pict>
          <v:shape id="Resim 4" o:spid="_x0000_i1028" type="#_x0000_t75" style="width:528.75pt;height:421.5pt;visibility:visible">
            <v:imagedata r:id="rId7" o:title="" croptop="4740f" cropleft="857f" cropright="1837f" gain="1.25" blacklevel="-6554f" grayscale="t"/>
          </v:shape>
        </w:pict>
      </w:r>
    </w:p>
    <w:p w:rsidR="00EA0D6B" w:rsidRDefault="00EA0D6B" w:rsidP="00736252">
      <w:pPr>
        <w:ind w:firstLine="567"/>
        <w:jc w:val="both"/>
        <w:rPr>
          <w:b/>
          <w:noProof/>
        </w:rPr>
      </w:pPr>
      <w:r>
        <w:rPr>
          <w:noProof/>
        </w:rPr>
        <w:pict>
          <v:shape id="Resim 5" o:spid="_x0000_s1026" type="#_x0000_t75" style="position:absolute;left:0;text-align:left;margin-left:6.15pt;margin-top:6.25pt;width:416.85pt;height:84.1pt;z-index:-251658240;visibility:visible" wrapcoords="-31 0 -31 21447 21600 21447 21600 0 -31 0">
            <v:imagedata r:id="rId8" o:title="" cropbottom="4340f" grayscale="t"/>
            <w10:wrap type="tight"/>
          </v:shape>
        </w:pict>
      </w:r>
      <w:r>
        <w:rPr>
          <w:b/>
        </w:rPr>
        <w:t xml:space="preserve">8. </w:t>
      </w:r>
      <w:r>
        <w:rPr>
          <w:lang w:eastAsia="en-US"/>
        </w:rPr>
        <w:t>Derya, Türkle</w:t>
      </w:r>
      <w:r w:rsidRPr="00D64E1C">
        <w:rPr>
          <w:lang w:eastAsia="en-US"/>
        </w:rPr>
        <w:t>rin ta</w:t>
      </w:r>
      <w:r>
        <w:rPr>
          <w:lang w:eastAsia="en-US"/>
        </w:rPr>
        <w:t>rihte yay</w:t>
      </w:r>
      <w:r w:rsidRPr="00D64E1C">
        <w:rPr>
          <w:lang w:eastAsia="en-US"/>
        </w:rPr>
        <w:t>gın olarak oynadığı oyunlardan</w:t>
      </w:r>
      <w:r>
        <w:rPr>
          <w:lang w:eastAsia="en-US"/>
        </w:rPr>
        <w:t xml:space="preserve"> bi</w:t>
      </w:r>
      <w:r w:rsidRPr="00D64E1C">
        <w:rPr>
          <w:lang w:eastAsia="en-US"/>
        </w:rPr>
        <w:t>rini anlatmaktadır. Bu</w:t>
      </w:r>
      <w:r>
        <w:rPr>
          <w:lang w:eastAsia="en-US"/>
        </w:rPr>
        <w:t xml:space="preserve"> </w:t>
      </w:r>
      <w:r w:rsidRPr="00D64E1C">
        <w:rPr>
          <w:lang w:eastAsia="en-US"/>
        </w:rPr>
        <w:t>oyun aşağıdakiler</w:t>
      </w:r>
      <w:r>
        <w:rPr>
          <w:lang w:eastAsia="en-US"/>
        </w:rPr>
        <w:t>den han</w:t>
      </w:r>
      <w:r w:rsidRPr="00D64E1C">
        <w:rPr>
          <w:lang w:eastAsia="en-US"/>
        </w:rPr>
        <w:t>gisidir?</w:t>
      </w:r>
      <w:r w:rsidRPr="004633AB">
        <w:rPr>
          <w:b/>
          <w:noProof/>
        </w:rPr>
        <w:t xml:space="preserve"> </w:t>
      </w:r>
    </w:p>
    <w:p w:rsidR="00EA0D6B" w:rsidRPr="00D64E1C" w:rsidRDefault="00EA0D6B" w:rsidP="00736252">
      <w:pPr>
        <w:tabs>
          <w:tab w:val="left" w:pos="3261"/>
          <w:tab w:val="left" w:pos="5529"/>
          <w:tab w:val="left" w:pos="7230"/>
        </w:tabs>
        <w:ind w:firstLine="1701"/>
        <w:jc w:val="both"/>
        <w:rPr>
          <w:b/>
        </w:rPr>
      </w:pPr>
      <w:r>
        <w:rPr>
          <w:b/>
          <w:noProof/>
        </w:rPr>
        <w:t>A) Cirit</w:t>
      </w:r>
      <w:r>
        <w:rPr>
          <w:b/>
          <w:noProof/>
        </w:rPr>
        <w:tab/>
        <w:t>B) Saklambaç</w:t>
      </w:r>
      <w:r>
        <w:rPr>
          <w:b/>
          <w:noProof/>
        </w:rPr>
        <w:tab/>
        <w:t>C)</w:t>
      </w:r>
      <w:r w:rsidRPr="004633AB">
        <w:rPr>
          <w:b/>
          <w:noProof/>
        </w:rPr>
        <w:t xml:space="preserve"> </w:t>
      </w:r>
      <w:r>
        <w:rPr>
          <w:b/>
          <w:noProof/>
        </w:rPr>
        <w:t>Aşık</w:t>
      </w:r>
      <w:r>
        <w:rPr>
          <w:b/>
          <w:noProof/>
        </w:rPr>
        <w:tab/>
        <w:t>D) Topaç</w:t>
      </w:r>
    </w:p>
    <w:p w:rsidR="00EA0D6B" w:rsidRPr="00AB38F6" w:rsidRDefault="00EA0D6B" w:rsidP="00E0077E">
      <w:pPr>
        <w:spacing w:before="240"/>
        <w:jc w:val="both"/>
      </w:pPr>
      <w:r>
        <w:rPr>
          <w:b/>
        </w:rPr>
        <w:t xml:space="preserve">E. </w:t>
      </w:r>
      <w:r w:rsidRPr="00AB38F6">
        <w:t>Aşağıdaki şema üzerine ana ve ara yönleri yazınız.</w:t>
      </w:r>
      <w:r w:rsidRPr="00AB38F6">
        <w:rPr>
          <w:b/>
        </w:rPr>
        <w:t xml:space="preserve"> </w:t>
      </w:r>
      <w:r w:rsidRPr="004633AB">
        <w:rPr>
          <w:b/>
        </w:rPr>
        <w:t>(</w:t>
      </w:r>
      <w:r>
        <w:rPr>
          <w:b/>
        </w:rPr>
        <w:t xml:space="preserve"> </w:t>
      </w:r>
      <w:r w:rsidRPr="004633AB">
        <w:rPr>
          <w:b/>
        </w:rPr>
        <w:t xml:space="preserve">Not: </w:t>
      </w:r>
      <w:r>
        <w:rPr>
          <w:b/>
        </w:rPr>
        <w:t xml:space="preserve">2 x 6 = 12 puan </w:t>
      </w:r>
      <w:r w:rsidRPr="004633AB">
        <w:rPr>
          <w:b/>
        </w:rPr>
        <w:t>)</w:t>
      </w:r>
    </w:p>
    <w:p w:rsidR="00EA0D6B" w:rsidRDefault="00EA0D6B" w:rsidP="005D2B69">
      <w:pPr>
        <w:jc w:val="both"/>
        <w:rPr>
          <w:b/>
        </w:rPr>
      </w:pPr>
      <w:r>
        <w:rPr>
          <w:noProof/>
        </w:rPr>
        <w:pict>
          <v:shape id="Resim 10" o:spid="_x0000_s1027" type="#_x0000_t75" style="position:absolute;left:0;text-align:left;margin-left:126.15pt;margin-top:1.95pt;width:179.25pt;height:144.45pt;z-index:-251657216;visibility:visible">
            <v:imagedata r:id="rId9" o:title=""/>
          </v:shape>
        </w:pict>
      </w:r>
    </w:p>
    <w:p w:rsidR="00EA0D6B" w:rsidRDefault="00EA0D6B" w:rsidP="005D2B69">
      <w:pPr>
        <w:jc w:val="both"/>
        <w:rPr>
          <w:b/>
        </w:rPr>
      </w:pPr>
    </w:p>
    <w:p w:rsidR="00EA0D6B" w:rsidRPr="00E0077E" w:rsidRDefault="00EA0D6B" w:rsidP="00E0077E">
      <w:pPr>
        <w:tabs>
          <w:tab w:val="left" w:pos="567"/>
          <w:tab w:val="left" w:pos="5954"/>
        </w:tabs>
        <w:jc w:val="both"/>
      </w:pPr>
      <w:r>
        <w:rPr>
          <w:b/>
        </w:rPr>
        <w:tab/>
      </w:r>
      <w:r w:rsidRPr="00E0077E">
        <w:t>………………………</w:t>
      </w:r>
      <w:r w:rsidRPr="00E0077E">
        <w:tab/>
        <w:t>………………….</w:t>
      </w:r>
    </w:p>
    <w:p w:rsidR="00EA0D6B" w:rsidRPr="00E0077E" w:rsidRDefault="00EA0D6B" w:rsidP="005D2B69">
      <w:pPr>
        <w:jc w:val="both"/>
      </w:pPr>
    </w:p>
    <w:p w:rsidR="00EA0D6B" w:rsidRPr="00E0077E" w:rsidRDefault="00EA0D6B" w:rsidP="005D2B69">
      <w:pPr>
        <w:jc w:val="both"/>
      </w:pPr>
    </w:p>
    <w:p w:rsidR="00EA0D6B" w:rsidRPr="00E0077E" w:rsidRDefault="00EA0D6B" w:rsidP="00E0077E">
      <w:pPr>
        <w:tabs>
          <w:tab w:val="left" w:pos="1134"/>
          <w:tab w:val="left" w:pos="6237"/>
        </w:tabs>
        <w:jc w:val="both"/>
      </w:pPr>
      <w:r w:rsidRPr="00E0077E">
        <w:tab/>
        <w:t>...................</w:t>
      </w:r>
      <w:r w:rsidRPr="00E0077E">
        <w:tab/>
        <w:t>…………</w:t>
      </w:r>
    </w:p>
    <w:p w:rsidR="00EA0D6B" w:rsidRPr="00E0077E" w:rsidRDefault="00EA0D6B" w:rsidP="005D2B69">
      <w:pPr>
        <w:jc w:val="both"/>
      </w:pPr>
    </w:p>
    <w:p w:rsidR="00EA0D6B" w:rsidRPr="00E0077E" w:rsidRDefault="00EA0D6B" w:rsidP="005D2B69">
      <w:pPr>
        <w:jc w:val="both"/>
      </w:pPr>
    </w:p>
    <w:p w:rsidR="00EA0D6B" w:rsidRPr="00736252" w:rsidRDefault="00EA0D6B" w:rsidP="00E0077E">
      <w:pPr>
        <w:tabs>
          <w:tab w:val="left" w:pos="567"/>
          <w:tab w:val="left" w:pos="5954"/>
        </w:tabs>
        <w:jc w:val="both"/>
        <w:rPr>
          <w:u w:val="single"/>
        </w:rPr>
      </w:pPr>
      <w:r>
        <w:tab/>
        <w:t>……………………...</w:t>
      </w:r>
      <w:r>
        <w:tab/>
      </w:r>
      <w:r w:rsidRPr="00736252">
        <w:rPr>
          <w:b/>
          <w:u w:val="dotted"/>
        </w:rPr>
        <w:t>Güneydoğu</w:t>
      </w:r>
    </w:p>
    <w:p w:rsidR="00EA0D6B" w:rsidRPr="00E0077E" w:rsidRDefault="00EA0D6B" w:rsidP="005D2B69">
      <w:pPr>
        <w:jc w:val="both"/>
      </w:pPr>
    </w:p>
    <w:p w:rsidR="00EA0D6B" w:rsidRPr="00E0077E" w:rsidRDefault="00EA0D6B" w:rsidP="00E0077E">
      <w:pPr>
        <w:tabs>
          <w:tab w:val="left" w:pos="3828"/>
        </w:tabs>
        <w:jc w:val="both"/>
      </w:pPr>
      <w:r w:rsidRPr="00E0077E">
        <w:tab/>
        <w:t>……….</w:t>
      </w:r>
    </w:p>
    <w:sectPr w:rsidR="00EA0D6B" w:rsidRPr="00E0077E" w:rsidSect="00E0077E">
      <w:type w:val="continuous"/>
      <w:pgSz w:w="11906" w:h="16838"/>
      <w:pgMar w:top="567" w:right="567" w:bottom="397" w:left="567" w:header="709" w:footer="709" w:gutter="0"/>
      <w:cols w:space="2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eestyle Script">
    <w:altName w:val="Pristin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HelveticaTrk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14F7"/>
    <w:rsid w:val="000014F7"/>
    <w:rsid w:val="0001453C"/>
    <w:rsid w:val="0003416D"/>
    <w:rsid w:val="00065848"/>
    <w:rsid w:val="00085068"/>
    <w:rsid w:val="000C0BDE"/>
    <w:rsid w:val="000C1739"/>
    <w:rsid w:val="000E6B2B"/>
    <w:rsid w:val="000F122E"/>
    <w:rsid w:val="00101A26"/>
    <w:rsid w:val="00102060"/>
    <w:rsid w:val="001058AF"/>
    <w:rsid w:val="00132955"/>
    <w:rsid w:val="00147588"/>
    <w:rsid w:val="00150471"/>
    <w:rsid w:val="00154DEC"/>
    <w:rsid w:val="00166503"/>
    <w:rsid w:val="00171E30"/>
    <w:rsid w:val="00192D7A"/>
    <w:rsid w:val="001A239F"/>
    <w:rsid w:val="001C583A"/>
    <w:rsid w:val="00215BAB"/>
    <w:rsid w:val="0024269F"/>
    <w:rsid w:val="002C7D0E"/>
    <w:rsid w:val="002F6AB3"/>
    <w:rsid w:val="00324F38"/>
    <w:rsid w:val="00346B89"/>
    <w:rsid w:val="00347750"/>
    <w:rsid w:val="0035286B"/>
    <w:rsid w:val="00372682"/>
    <w:rsid w:val="00383CA0"/>
    <w:rsid w:val="00391708"/>
    <w:rsid w:val="00454D78"/>
    <w:rsid w:val="004633AB"/>
    <w:rsid w:val="004773A6"/>
    <w:rsid w:val="004A13BD"/>
    <w:rsid w:val="004C4D33"/>
    <w:rsid w:val="004E0BB9"/>
    <w:rsid w:val="004F4966"/>
    <w:rsid w:val="004F607B"/>
    <w:rsid w:val="00580942"/>
    <w:rsid w:val="005B4B43"/>
    <w:rsid w:val="005D2B69"/>
    <w:rsid w:val="00674F98"/>
    <w:rsid w:val="006C247A"/>
    <w:rsid w:val="006E38FB"/>
    <w:rsid w:val="006F177A"/>
    <w:rsid w:val="007217C7"/>
    <w:rsid w:val="0072477A"/>
    <w:rsid w:val="00736252"/>
    <w:rsid w:val="00740C81"/>
    <w:rsid w:val="00741CAD"/>
    <w:rsid w:val="00781E18"/>
    <w:rsid w:val="0078309B"/>
    <w:rsid w:val="007A5D03"/>
    <w:rsid w:val="007D129D"/>
    <w:rsid w:val="007F1569"/>
    <w:rsid w:val="008467D5"/>
    <w:rsid w:val="00850223"/>
    <w:rsid w:val="00872797"/>
    <w:rsid w:val="00872E23"/>
    <w:rsid w:val="00874299"/>
    <w:rsid w:val="00890D8A"/>
    <w:rsid w:val="008C7BF1"/>
    <w:rsid w:val="008F2A1F"/>
    <w:rsid w:val="00903A9E"/>
    <w:rsid w:val="009064AA"/>
    <w:rsid w:val="00936DA4"/>
    <w:rsid w:val="00970449"/>
    <w:rsid w:val="00995B99"/>
    <w:rsid w:val="009A3E6C"/>
    <w:rsid w:val="009C422C"/>
    <w:rsid w:val="009D6C24"/>
    <w:rsid w:val="009E2203"/>
    <w:rsid w:val="009F5ABA"/>
    <w:rsid w:val="00A217C7"/>
    <w:rsid w:val="00A25ABA"/>
    <w:rsid w:val="00AB38F6"/>
    <w:rsid w:val="00AE4EDD"/>
    <w:rsid w:val="00C05592"/>
    <w:rsid w:val="00C1021C"/>
    <w:rsid w:val="00C5421D"/>
    <w:rsid w:val="00C67AC8"/>
    <w:rsid w:val="00C702D4"/>
    <w:rsid w:val="00CA292F"/>
    <w:rsid w:val="00CB3D7D"/>
    <w:rsid w:val="00CE0344"/>
    <w:rsid w:val="00CF460E"/>
    <w:rsid w:val="00D00212"/>
    <w:rsid w:val="00D37A33"/>
    <w:rsid w:val="00D46049"/>
    <w:rsid w:val="00D61E24"/>
    <w:rsid w:val="00D64E1C"/>
    <w:rsid w:val="00D75A9F"/>
    <w:rsid w:val="00D930E7"/>
    <w:rsid w:val="00DB005C"/>
    <w:rsid w:val="00DB4C6B"/>
    <w:rsid w:val="00DF348D"/>
    <w:rsid w:val="00DF70DC"/>
    <w:rsid w:val="00E0077E"/>
    <w:rsid w:val="00E10EBA"/>
    <w:rsid w:val="00E14B34"/>
    <w:rsid w:val="00E168B8"/>
    <w:rsid w:val="00E84B04"/>
    <w:rsid w:val="00E96AF8"/>
    <w:rsid w:val="00EA0D6B"/>
    <w:rsid w:val="00EA7396"/>
    <w:rsid w:val="00EB0EB9"/>
    <w:rsid w:val="00ED4639"/>
    <w:rsid w:val="00F11626"/>
    <w:rsid w:val="00F179FF"/>
    <w:rsid w:val="00F87E37"/>
    <w:rsid w:val="00F95815"/>
    <w:rsid w:val="00FC3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F7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014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14F7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154DEC"/>
    <w:rPr>
      <w:rFonts w:ascii="Calibri" w:hAnsi="Calibri"/>
      <w:lang w:eastAsia="en-US"/>
    </w:rPr>
  </w:style>
  <w:style w:type="table" w:styleId="TableGrid">
    <w:name w:val="Table Grid"/>
    <w:basedOn w:val="TableNormal"/>
    <w:uiPriority w:val="99"/>
    <w:rsid w:val="00F1162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2</Pages>
  <Words>185</Words>
  <Characters>1059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8</cp:revision>
  <cp:lastPrinted>2014-01-08T21:05:00Z</cp:lastPrinted>
  <dcterms:created xsi:type="dcterms:W3CDTF">2014-01-08T11:15:00Z</dcterms:created>
  <dcterms:modified xsi:type="dcterms:W3CDTF">2014-01-09T20:23:00Z</dcterms:modified>
</cp:coreProperties>
</file>